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4CB" w:rsidRPr="0026217A" w:rsidRDefault="004E74CB" w:rsidP="0026217A">
      <w:pPr>
        <w:spacing w:after="0" w:line="240" w:lineRule="auto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  <w:r w:rsidRPr="0026217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4E74CB" w:rsidRPr="0026217A" w:rsidRDefault="004E74CB" w:rsidP="0026217A">
      <w:pPr>
        <w:spacing w:after="0" w:line="240" w:lineRule="auto"/>
        <w:ind w:left="851" w:right="851"/>
        <w:jc w:val="center"/>
        <w:rPr>
          <w:rFonts w:ascii="Times New Roman" w:hAnsi="Times New Roman"/>
          <w:sz w:val="28"/>
          <w:szCs w:val="28"/>
        </w:rPr>
      </w:pPr>
      <w:r w:rsidRPr="0026217A">
        <w:rPr>
          <w:rFonts w:ascii="Times New Roman" w:hAnsi="Times New Roman"/>
          <w:sz w:val="28"/>
          <w:szCs w:val="28"/>
        </w:rPr>
        <w:t xml:space="preserve">к проекту решения Совета Ейского городского поселения Ейского района "Об утверждении Положения </w:t>
      </w:r>
      <w:bookmarkStart w:id="0" w:name="_Hlk392681233"/>
      <w:r w:rsidRPr="0026217A">
        <w:rPr>
          <w:rFonts w:ascii="Times New Roman" w:hAnsi="Times New Roman"/>
          <w:sz w:val="28"/>
          <w:szCs w:val="28"/>
        </w:rPr>
        <w:t>о порядке проведения конкурса на замещение должности муниципальной службы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217A">
        <w:rPr>
          <w:rFonts w:ascii="Times New Roman" w:hAnsi="Times New Roman"/>
          <w:sz w:val="28"/>
          <w:szCs w:val="28"/>
        </w:rPr>
        <w:t>Ейском городском поселении Ейского района"</w:t>
      </w:r>
    </w:p>
    <w:bookmarkEnd w:id="0"/>
    <w:p w:rsidR="004E74CB" w:rsidRPr="0026217A" w:rsidRDefault="004E74CB" w:rsidP="0026217A">
      <w:pPr>
        <w:pStyle w:val="ConsPlusNormal"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</w:p>
    <w:p w:rsidR="004E74CB" w:rsidRDefault="004E74CB" w:rsidP="00E31A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E74CB" w:rsidRDefault="004E74CB" w:rsidP="0026217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Решением Совета Ейского городского поселения Ейского района от                 27 февраля 2008 года № 7/6 утверждено Положение о</w:t>
      </w:r>
      <w:r>
        <w:rPr>
          <w:rFonts w:ascii="Times New Roman" w:hAnsi="Times New Roman"/>
          <w:bCs/>
          <w:sz w:val="28"/>
          <w:szCs w:val="28"/>
        </w:rPr>
        <w:t xml:space="preserve"> порядке проведения конкурса на замещение должности муниципальной службы в Ейском городском поселении Ейского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4E74CB" w:rsidRDefault="004E74CB" w:rsidP="0026217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поступлением протеста Ейского межрайонного прокурора на указанное решение Совета, с целью приведения его в соответствие с действую-щим законодательством к рассмотрению предлагается данный проект решения.</w:t>
      </w:r>
    </w:p>
    <w:p w:rsidR="004E74CB" w:rsidRDefault="004E74CB" w:rsidP="00E31ABD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4E74CB" w:rsidRDefault="004E74CB" w:rsidP="002621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247"/>
        <w:gridCol w:w="3247"/>
        <w:gridCol w:w="3334"/>
      </w:tblGrid>
      <w:tr w:rsidR="004E74CB" w:rsidRPr="00D14F1B" w:rsidTr="00EC4A40">
        <w:tc>
          <w:tcPr>
            <w:tcW w:w="3247" w:type="dxa"/>
          </w:tcPr>
          <w:p w:rsidR="004E74CB" w:rsidRPr="00D14F1B" w:rsidRDefault="004E74CB" w:rsidP="00EC4A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4F1B">
              <w:rPr>
                <w:rFonts w:ascii="Times New Roman" w:hAnsi="Times New Roman"/>
                <w:sz w:val="28"/>
                <w:szCs w:val="28"/>
              </w:rPr>
              <w:t>Начальник     правового отдела   администрации Ейского  городского по- селения Ейского района</w:t>
            </w:r>
          </w:p>
        </w:tc>
        <w:tc>
          <w:tcPr>
            <w:tcW w:w="3247" w:type="dxa"/>
          </w:tcPr>
          <w:p w:rsidR="004E74CB" w:rsidRPr="00D14F1B" w:rsidRDefault="004E74CB" w:rsidP="00EC4A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34" w:type="dxa"/>
          </w:tcPr>
          <w:p w:rsidR="004E74CB" w:rsidRPr="00D14F1B" w:rsidRDefault="004E74CB" w:rsidP="00EC4A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E74CB" w:rsidRPr="00D14F1B" w:rsidRDefault="004E74CB" w:rsidP="00EC4A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E74CB" w:rsidRPr="00D14F1B" w:rsidRDefault="004E74CB" w:rsidP="00EC4A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E74CB" w:rsidRPr="00D14F1B" w:rsidRDefault="004E74CB" w:rsidP="00EC4A4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14F1B">
              <w:rPr>
                <w:rFonts w:ascii="Times New Roman" w:hAnsi="Times New Roman"/>
                <w:sz w:val="28"/>
                <w:szCs w:val="28"/>
              </w:rPr>
              <w:t>А.В.Шапка</w:t>
            </w:r>
          </w:p>
        </w:tc>
      </w:tr>
    </w:tbl>
    <w:p w:rsidR="004E74CB" w:rsidRDefault="004E74CB" w:rsidP="00E31ABD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sectPr w:rsidR="004E74CB" w:rsidSect="002F030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4BAF"/>
    <w:rsid w:val="001E7FBC"/>
    <w:rsid w:val="0026217A"/>
    <w:rsid w:val="002F0307"/>
    <w:rsid w:val="004E74CB"/>
    <w:rsid w:val="00757CB6"/>
    <w:rsid w:val="00C11E99"/>
    <w:rsid w:val="00CC0255"/>
    <w:rsid w:val="00D14F1B"/>
    <w:rsid w:val="00D94BAF"/>
    <w:rsid w:val="00E31ABD"/>
    <w:rsid w:val="00EC4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ABD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rsid w:val="00E31ABD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E31ABD"/>
    <w:rPr>
      <w:rFonts w:ascii="Courier New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E31ABD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character" w:styleId="Hyperlink">
    <w:name w:val="Hyperlink"/>
    <w:basedOn w:val="DefaultParagraphFont"/>
    <w:uiPriority w:val="99"/>
    <w:rsid w:val="00E31AB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663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120</Words>
  <Characters>690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Елена</cp:lastModifiedBy>
  <cp:revision>4</cp:revision>
  <dcterms:created xsi:type="dcterms:W3CDTF">2014-07-09T11:00:00Z</dcterms:created>
  <dcterms:modified xsi:type="dcterms:W3CDTF">2014-07-09T11:13:00Z</dcterms:modified>
</cp:coreProperties>
</file>